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F10C0" w14:textId="77777777" w:rsidR="00CE56FB" w:rsidRDefault="00CE56FB" w:rsidP="00CE56FB">
      <w:pPr>
        <w:pStyle w:val="NoSpacing"/>
      </w:pPr>
      <w:r>
        <w:rPr>
          <w:u w:val="single"/>
        </w:rPr>
        <w:t>Richard FERYNDON</w:t>
      </w:r>
      <w:r>
        <w:t xml:space="preserve">     </w:t>
      </w:r>
      <w:proofErr w:type="gramStart"/>
      <w:r>
        <w:t xml:space="preserve">   (</w:t>
      </w:r>
      <w:proofErr w:type="gramEnd"/>
      <w:r>
        <w:t>fl.1425/6)</w:t>
      </w:r>
    </w:p>
    <w:p w14:paraId="603288D7" w14:textId="77777777" w:rsidR="00CE56FB" w:rsidRDefault="00CE56FB" w:rsidP="00CE56FB">
      <w:pPr>
        <w:pStyle w:val="NoSpacing"/>
      </w:pPr>
      <w:r>
        <w:t>of Merton College, Oxford University.</w:t>
      </w:r>
    </w:p>
    <w:p w14:paraId="0DB879F3" w14:textId="77777777" w:rsidR="00CE56FB" w:rsidRDefault="00CE56FB" w:rsidP="00CE56FB">
      <w:pPr>
        <w:pStyle w:val="NoSpacing"/>
      </w:pPr>
    </w:p>
    <w:p w14:paraId="792B0A95" w14:textId="77777777" w:rsidR="00CE56FB" w:rsidRDefault="00CE56FB" w:rsidP="00CE56FB">
      <w:pPr>
        <w:pStyle w:val="NoSpacing"/>
      </w:pPr>
    </w:p>
    <w:p w14:paraId="0341F5E3" w14:textId="77777777" w:rsidR="00CE56FB" w:rsidRDefault="00CE56FB" w:rsidP="00CE56FB">
      <w:pPr>
        <w:pStyle w:val="NoSpacing"/>
      </w:pPr>
      <w:r>
        <w:t xml:space="preserve">         1425/6</w:t>
      </w:r>
      <w:r>
        <w:tab/>
        <w:t>He became a Fellow.</w:t>
      </w:r>
    </w:p>
    <w:p w14:paraId="1482AD68" w14:textId="77777777" w:rsidR="00CE56FB" w:rsidRDefault="00CE56FB" w:rsidP="00CE56FB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74431B23" w14:textId="77777777" w:rsidR="00CE56FB" w:rsidRDefault="00CE56FB" w:rsidP="00CE56FB">
      <w:pPr>
        <w:pStyle w:val="NoSpacing"/>
        <w:ind w:left="144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4D7512F0" w14:textId="77777777" w:rsidR="00CE56FB" w:rsidRDefault="00CE56FB" w:rsidP="00CE56FB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p.232)</w:t>
      </w:r>
    </w:p>
    <w:p w14:paraId="1F645988" w14:textId="77777777" w:rsidR="00CE56FB" w:rsidRDefault="00CE56FB" w:rsidP="00CE56FB">
      <w:pPr>
        <w:pStyle w:val="NoSpacing"/>
      </w:pPr>
    </w:p>
    <w:p w14:paraId="67CB6FCD" w14:textId="77777777" w:rsidR="00CE56FB" w:rsidRDefault="00CE56FB" w:rsidP="00CE56FB">
      <w:pPr>
        <w:pStyle w:val="NoSpacing"/>
      </w:pPr>
      <w:proofErr w:type="gramStart"/>
      <w:r>
        <w:t>later :</w:t>
      </w:r>
      <w:proofErr w:type="gramEnd"/>
      <w:r>
        <w:t xml:space="preserve">  Principal of </w:t>
      </w:r>
      <w:proofErr w:type="spellStart"/>
      <w:r>
        <w:t>St.John’s</w:t>
      </w:r>
      <w:proofErr w:type="spellEnd"/>
      <w:r>
        <w:t xml:space="preserve"> Hall and Prebendary of </w:t>
      </w:r>
      <w:proofErr w:type="spellStart"/>
      <w:r>
        <w:t>St.Paul’s</w:t>
      </w:r>
      <w:proofErr w:type="spellEnd"/>
      <w:r>
        <w:t xml:space="preserve"> Cathedral.   (ibid.)</w:t>
      </w:r>
    </w:p>
    <w:p w14:paraId="028CEA90" w14:textId="77777777" w:rsidR="00CE56FB" w:rsidRDefault="00CE56FB" w:rsidP="00CE56FB">
      <w:pPr>
        <w:pStyle w:val="NoSpacing"/>
      </w:pPr>
    </w:p>
    <w:p w14:paraId="730F36AE" w14:textId="77777777" w:rsidR="00CE56FB" w:rsidRDefault="00CE56FB" w:rsidP="00CE56FB">
      <w:pPr>
        <w:pStyle w:val="NoSpacing"/>
      </w:pPr>
    </w:p>
    <w:p w14:paraId="29B19D09" w14:textId="77777777" w:rsidR="00CE56FB" w:rsidRDefault="00CE56FB" w:rsidP="00CE56FB">
      <w:pPr>
        <w:pStyle w:val="NoSpacing"/>
      </w:pPr>
      <w:r>
        <w:t>11 January 2025</w:t>
      </w:r>
    </w:p>
    <w:p w14:paraId="485269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9480" w14:textId="77777777" w:rsidR="00CE56FB" w:rsidRDefault="00CE56FB" w:rsidP="009139A6">
      <w:r>
        <w:separator/>
      </w:r>
    </w:p>
  </w:endnote>
  <w:endnote w:type="continuationSeparator" w:id="0">
    <w:p w14:paraId="7E938FA5" w14:textId="77777777" w:rsidR="00CE56FB" w:rsidRDefault="00CE56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F4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F26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79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4DCFE" w14:textId="77777777" w:rsidR="00CE56FB" w:rsidRDefault="00CE56FB" w:rsidP="009139A6">
      <w:r>
        <w:separator/>
      </w:r>
    </w:p>
  </w:footnote>
  <w:footnote w:type="continuationSeparator" w:id="0">
    <w:p w14:paraId="4E845B76" w14:textId="77777777" w:rsidR="00CE56FB" w:rsidRDefault="00CE56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AD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0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8B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FB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E56FB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4A343"/>
  <w15:chartTrackingRefBased/>
  <w15:docId w15:val="{5F6D7E63-235D-400F-971A-E912B936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2025-01-31T18:21:00Z</dcterms:created>
  <dcterms:modified xsi:type="dcterms:W3CDTF">2025-01-31T18:22:00Z</dcterms:modified>
</cp:coreProperties>
</file>